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FED" w:rsidRDefault="003B5FED" w:rsidP="003B5F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ALENSON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B5FED" w:rsidRDefault="003B5FED" w:rsidP="003B5F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Hanbury</w:t>
      </w:r>
      <w:proofErr w:type="spellEnd"/>
      <w:r>
        <w:rPr>
          <w:rFonts w:ascii="Times New Roman" w:hAnsi="Times New Roman" w:cs="Times New Roman"/>
        </w:rPr>
        <w:t>, Staffordshire. Husbandman.</w:t>
      </w:r>
    </w:p>
    <w:p w:rsidR="003B5FED" w:rsidRDefault="003B5FED" w:rsidP="003B5FED">
      <w:pPr>
        <w:rPr>
          <w:rFonts w:ascii="Times New Roman" w:hAnsi="Times New Roman" w:cs="Times New Roman"/>
        </w:rPr>
      </w:pPr>
    </w:p>
    <w:p w:rsidR="003B5FED" w:rsidRDefault="003B5FED" w:rsidP="003B5FED">
      <w:pPr>
        <w:rPr>
          <w:rFonts w:ascii="Times New Roman" w:hAnsi="Times New Roman" w:cs="Times New Roman"/>
        </w:rPr>
      </w:pPr>
    </w:p>
    <w:p w:rsidR="003B5FED" w:rsidRDefault="003B5FED" w:rsidP="003B5F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James Blount, esquire(q.v.), brought a plaint of trespass and taking against</w:t>
      </w:r>
    </w:p>
    <w:p w:rsidR="003B5FED" w:rsidRDefault="003B5FED" w:rsidP="003B5F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:rsidR="003B5FED" w:rsidRDefault="003B5FED" w:rsidP="003B5F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3B5FED" w:rsidRDefault="003B5FED" w:rsidP="003B5FED">
      <w:pPr>
        <w:rPr>
          <w:rFonts w:ascii="Times New Roman" w:hAnsi="Times New Roman" w:cs="Times New Roman"/>
        </w:rPr>
      </w:pPr>
    </w:p>
    <w:p w:rsidR="003B5FED" w:rsidRDefault="003B5FED" w:rsidP="003B5FED">
      <w:pPr>
        <w:rPr>
          <w:rFonts w:ascii="Times New Roman" w:hAnsi="Times New Roman" w:cs="Times New Roman"/>
        </w:rPr>
      </w:pPr>
    </w:p>
    <w:p w:rsidR="003B5FED" w:rsidRDefault="003B5FED" w:rsidP="003B5F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2017</w:t>
      </w:r>
    </w:p>
    <w:p w:rsidR="006B2F86" w:rsidRPr="00E71FC3" w:rsidRDefault="003B5F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FED" w:rsidRDefault="003B5FED" w:rsidP="00E71FC3">
      <w:r>
        <w:separator/>
      </w:r>
    </w:p>
  </w:endnote>
  <w:endnote w:type="continuationSeparator" w:id="0">
    <w:p w:rsidR="003B5FED" w:rsidRDefault="003B5F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FED" w:rsidRDefault="003B5FED" w:rsidP="00E71FC3">
      <w:r>
        <w:separator/>
      </w:r>
    </w:p>
  </w:footnote>
  <w:footnote w:type="continuationSeparator" w:id="0">
    <w:p w:rsidR="003B5FED" w:rsidRDefault="003B5F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ED"/>
    <w:rsid w:val="001A7C09"/>
    <w:rsid w:val="003B5FE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A09847-E54E-40BA-A212-3BCBDC91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B5F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2017-02-28T21:49:00Z</dcterms:created>
  <dcterms:modified xsi:type="dcterms:W3CDTF">2017-02-28T21:50:00Z</dcterms:modified>
</cp:coreProperties>
</file>